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C0806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FULSEUX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7CCA266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07F0330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AA2401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33EC7E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3004651B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33A793A7" w14:textId="77777777" w:rsidR="00E92A5B" w:rsidRPr="00065994" w:rsidRDefault="00E92A5B" w:rsidP="00E92A5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ED83526" w14:textId="77777777" w:rsidR="00E92A5B" w:rsidRDefault="00E92A5B" w:rsidP="00E92A5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77BD796" w14:textId="77777777" w:rsidR="00E92A5B" w:rsidRDefault="00E92A5B" w:rsidP="00E92A5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</w:p>
    <w:p w14:paraId="350A54BC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8616F76" w14:textId="77777777" w:rsidR="00E92A5B" w:rsidRDefault="00E92A5B" w:rsidP="00E92A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June 2024</w:t>
      </w:r>
    </w:p>
    <w:p w14:paraId="725B6F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94A68" w14:textId="77777777" w:rsidR="00E92A5B" w:rsidRDefault="00E92A5B" w:rsidP="009139A6">
      <w:r>
        <w:separator/>
      </w:r>
    </w:p>
  </w:endnote>
  <w:endnote w:type="continuationSeparator" w:id="0">
    <w:p w14:paraId="35F0FC8A" w14:textId="77777777" w:rsidR="00E92A5B" w:rsidRDefault="00E92A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3C0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9E7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F5F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2EF1E" w14:textId="77777777" w:rsidR="00E92A5B" w:rsidRDefault="00E92A5B" w:rsidP="009139A6">
      <w:r>
        <w:separator/>
      </w:r>
    </w:p>
  </w:footnote>
  <w:footnote w:type="continuationSeparator" w:id="0">
    <w:p w14:paraId="6569FA39" w14:textId="77777777" w:rsidR="00E92A5B" w:rsidRDefault="00E92A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AFF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875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9C5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A5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92A5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05173"/>
  <w15:chartTrackingRefBased/>
  <w15:docId w15:val="{0C271E8A-0A59-4528-979F-4A2BD3FA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2024-09-19T14:45:00Z</dcterms:created>
  <dcterms:modified xsi:type="dcterms:W3CDTF">2024-09-19T14:45:00Z</dcterms:modified>
</cp:coreProperties>
</file>